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246" w:rsidRDefault="00374246">
      <w:r>
        <w:t>Name: _______________________________________</w:t>
      </w:r>
      <w:r>
        <w:tab/>
      </w:r>
      <w:r>
        <w:tab/>
      </w:r>
      <w:r>
        <w:tab/>
        <w:t>Date: _________________________</w:t>
      </w:r>
    </w:p>
    <w:p w:rsidR="00374246" w:rsidRDefault="00374246"/>
    <w:p w:rsidR="00374246" w:rsidRDefault="00374246" w:rsidP="007D26DD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Mathematics </w:t>
      </w:r>
      <w:r w:rsidRPr="007D26DD">
        <w:rPr>
          <w:b/>
          <w:sz w:val="32"/>
          <w:u w:val="single"/>
        </w:rPr>
        <w:t>Open-Ended Item</w:t>
      </w:r>
      <w:r>
        <w:rPr>
          <w:b/>
          <w:sz w:val="32"/>
          <w:u w:val="single"/>
        </w:rPr>
        <w:t xml:space="preserve"> for 2.1 – 2.4 Algebra 1</w:t>
      </w:r>
    </w:p>
    <w:p w:rsidR="00374246" w:rsidRDefault="00374246" w:rsidP="007D26DD">
      <w:pPr>
        <w:jc w:val="center"/>
      </w:pPr>
    </w:p>
    <w:p w:rsidR="00374246" w:rsidRDefault="00374246" w:rsidP="007D26DD">
      <w:r w:rsidRPr="007D26DD">
        <w:rPr>
          <w:u w:val="single"/>
        </w:rPr>
        <w:t>Question Info</w:t>
      </w:r>
      <w:r>
        <w:t>: The table below shows the number of hours worked by an electrician and his total charges for working on your house.</w:t>
      </w:r>
    </w:p>
    <w:p w:rsidR="00374246" w:rsidRDefault="00374246" w:rsidP="007D26DD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98"/>
        <w:gridCol w:w="842"/>
        <w:gridCol w:w="1080"/>
        <w:gridCol w:w="1080"/>
        <w:gridCol w:w="720"/>
        <w:gridCol w:w="720"/>
      </w:tblGrid>
      <w:tr w:rsidR="00374246" w:rsidTr="00A337EE">
        <w:trPr>
          <w:trHeight w:val="449"/>
        </w:trPr>
        <w:tc>
          <w:tcPr>
            <w:tcW w:w="2398" w:type="dxa"/>
          </w:tcPr>
          <w:p w:rsidR="00374246" w:rsidRDefault="00374246" w:rsidP="007D26DD">
            <w:r>
              <w:t>Hours worked (h)</w:t>
            </w:r>
          </w:p>
        </w:tc>
        <w:tc>
          <w:tcPr>
            <w:tcW w:w="842" w:type="dxa"/>
          </w:tcPr>
          <w:p w:rsidR="00374246" w:rsidRDefault="00374246" w:rsidP="007D26DD">
            <w:r>
              <w:t xml:space="preserve">    1</w:t>
            </w:r>
          </w:p>
        </w:tc>
        <w:tc>
          <w:tcPr>
            <w:tcW w:w="1080" w:type="dxa"/>
          </w:tcPr>
          <w:p w:rsidR="00374246" w:rsidRDefault="00374246" w:rsidP="007D26DD">
            <w:r>
              <w:t xml:space="preserve">     2</w:t>
            </w:r>
          </w:p>
        </w:tc>
        <w:tc>
          <w:tcPr>
            <w:tcW w:w="1080" w:type="dxa"/>
          </w:tcPr>
          <w:p w:rsidR="00374246" w:rsidRDefault="00374246" w:rsidP="007D26DD">
            <w:r>
              <w:t xml:space="preserve">    3</w:t>
            </w:r>
          </w:p>
        </w:tc>
        <w:tc>
          <w:tcPr>
            <w:tcW w:w="720" w:type="dxa"/>
          </w:tcPr>
          <w:p w:rsidR="00374246" w:rsidRDefault="00374246" w:rsidP="007D26DD">
            <w:r>
              <w:t xml:space="preserve">  4</w:t>
            </w:r>
          </w:p>
        </w:tc>
        <w:tc>
          <w:tcPr>
            <w:tcW w:w="720" w:type="dxa"/>
          </w:tcPr>
          <w:p w:rsidR="00374246" w:rsidRDefault="00374246" w:rsidP="007D26DD">
            <w:r>
              <w:t xml:space="preserve">    5</w:t>
            </w:r>
          </w:p>
        </w:tc>
      </w:tr>
      <w:tr w:rsidR="00374246" w:rsidTr="00A337EE">
        <w:tc>
          <w:tcPr>
            <w:tcW w:w="2398" w:type="dxa"/>
          </w:tcPr>
          <w:p w:rsidR="00374246" w:rsidRDefault="00374246" w:rsidP="007D26DD">
            <w:r>
              <w:t xml:space="preserve">Total Charges (c) </w:t>
            </w:r>
          </w:p>
        </w:tc>
        <w:tc>
          <w:tcPr>
            <w:tcW w:w="842" w:type="dxa"/>
          </w:tcPr>
          <w:p w:rsidR="00374246" w:rsidRDefault="00374246" w:rsidP="007D26DD">
            <w:r>
              <w:t xml:space="preserve">   80</w:t>
            </w:r>
          </w:p>
        </w:tc>
        <w:tc>
          <w:tcPr>
            <w:tcW w:w="1080" w:type="dxa"/>
          </w:tcPr>
          <w:p w:rsidR="00374246" w:rsidRDefault="00374246" w:rsidP="007D26DD">
            <w:r>
              <w:t xml:space="preserve">  110</w:t>
            </w:r>
          </w:p>
        </w:tc>
        <w:tc>
          <w:tcPr>
            <w:tcW w:w="1080" w:type="dxa"/>
          </w:tcPr>
          <w:p w:rsidR="00374246" w:rsidRDefault="00374246" w:rsidP="007D26DD">
            <w:r>
              <w:t xml:space="preserve">  140</w:t>
            </w:r>
          </w:p>
        </w:tc>
        <w:tc>
          <w:tcPr>
            <w:tcW w:w="720" w:type="dxa"/>
          </w:tcPr>
          <w:p w:rsidR="00374246" w:rsidRDefault="00374246" w:rsidP="007D26DD"/>
        </w:tc>
        <w:tc>
          <w:tcPr>
            <w:tcW w:w="720" w:type="dxa"/>
          </w:tcPr>
          <w:p w:rsidR="00374246" w:rsidRDefault="00374246" w:rsidP="007D26DD"/>
        </w:tc>
      </w:tr>
    </w:tbl>
    <w:p w:rsidR="00374246" w:rsidRPr="007D26DD" w:rsidRDefault="00374246" w:rsidP="007D26DD">
      <w:r>
        <w:t xml:space="preserve"> </w:t>
      </w:r>
    </w:p>
    <w:p w:rsidR="00374246" w:rsidRDefault="0037424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8736"/>
      </w:tblGrid>
      <w:tr w:rsidR="00374246" w:rsidRPr="004F3CC2" w:rsidTr="00B27C1D">
        <w:trPr>
          <w:trHeight w:val="2366"/>
        </w:trPr>
        <w:tc>
          <w:tcPr>
            <w:tcW w:w="8736" w:type="dxa"/>
          </w:tcPr>
          <w:p w:rsidR="00374246" w:rsidRPr="004F3CC2" w:rsidRDefault="00374246">
            <w:r w:rsidRPr="004F3CC2">
              <w:t xml:space="preserve">A.  </w:t>
            </w:r>
            <w:r>
              <w:t xml:space="preserve">Complete the table with the missing total charge for 4 and 5 hours of work. </w:t>
            </w:r>
          </w:p>
        </w:tc>
      </w:tr>
      <w:tr w:rsidR="00374246" w:rsidRPr="004F3CC2" w:rsidTr="00B27C1D">
        <w:trPr>
          <w:trHeight w:val="5030"/>
        </w:trPr>
        <w:tc>
          <w:tcPr>
            <w:tcW w:w="8736" w:type="dxa"/>
          </w:tcPr>
          <w:p w:rsidR="00374246" w:rsidRDefault="00374246">
            <w:r w:rsidRPr="004F3CC2">
              <w:t xml:space="preserve">B.  </w:t>
            </w:r>
            <w:r>
              <w:t>Write an equation to describe the relationship between the hours worked (h) and the total charges (c).</w:t>
            </w:r>
          </w:p>
          <w:p w:rsidR="00374246" w:rsidRPr="00B83194" w:rsidRDefault="00374246" w:rsidP="00B83194"/>
          <w:p w:rsidR="00374246" w:rsidRPr="00B83194" w:rsidRDefault="00374246" w:rsidP="00B83194"/>
          <w:p w:rsidR="00374246" w:rsidRPr="00B83194" w:rsidRDefault="00374246" w:rsidP="00B83194"/>
          <w:p w:rsidR="00374246" w:rsidRPr="00B83194" w:rsidRDefault="00374246" w:rsidP="00B83194"/>
          <w:p w:rsidR="00374246" w:rsidRPr="00B83194" w:rsidRDefault="00374246" w:rsidP="00B83194"/>
          <w:p w:rsidR="00374246" w:rsidRPr="00B83194" w:rsidRDefault="00374246" w:rsidP="00B83194"/>
          <w:p w:rsidR="00374246" w:rsidRPr="00B83194" w:rsidRDefault="00374246" w:rsidP="00B83194"/>
          <w:p w:rsidR="00374246" w:rsidRPr="00B83194" w:rsidRDefault="00374246" w:rsidP="00B83194">
            <w:pPr>
              <w:tabs>
                <w:tab w:val="left" w:pos="2796"/>
              </w:tabs>
            </w:pPr>
            <w:r>
              <w:tab/>
            </w:r>
          </w:p>
        </w:tc>
      </w:tr>
      <w:tr w:rsidR="00374246" w:rsidRPr="004F3CC2" w:rsidTr="00B27C1D">
        <w:trPr>
          <w:trHeight w:val="6515"/>
        </w:trPr>
        <w:tc>
          <w:tcPr>
            <w:tcW w:w="8736" w:type="dxa"/>
          </w:tcPr>
          <w:p w:rsidR="00374246" w:rsidRDefault="00374246">
            <w:r>
              <w:t>C.  If the electrician has to come to your home on a Sunday, all his charges are doubled. His hourly rate and fee to come to your home are doubled.  Explain how the equation in part B will change and write an equation to show the new relationship.</w:t>
            </w:r>
          </w:p>
          <w:p w:rsidR="00374246" w:rsidRPr="004F3CC2" w:rsidRDefault="00374246"/>
        </w:tc>
      </w:tr>
      <w:tr w:rsidR="00374246" w:rsidRPr="004F3CC2" w:rsidTr="004E2E58">
        <w:trPr>
          <w:trHeight w:val="3590"/>
        </w:trPr>
        <w:tc>
          <w:tcPr>
            <w:tcW w:w="8736" w:type="dxa"/>
          </w:tcPr>
          <w:p w:rsidR="00374246" w:rsidRDefault="00374246">
            <w:r>
              <w:t>D.  What would the total charge be if the electrician worked 6 hours on a Sunday?</w:t>
            </w:r>
          </w:p>
        </w:tc>
      </w:tr>
    </w:tbl>
    <w:p w:rsidR="00374246" w:rsidRDefault="00374246"/>
    <w:sectPr w:rsidR="00374246" w:rsidSect="008561A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fullPage" w:percent="101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6DD"/>
    <w:rsid w:val="001F784D"/>
    <w:rsid w:val="00235CE2"/>
    <w:rsid w:val="0026144D"/>
    <w:rsid w:val="00296D9E"/>
    <w:rsid w:val="00304E32"/>
    <w:rsid w:val="00374246"/>
    <w:rsid w:val="004E2E58"/>
    <w:rsid w:val="004F3CC2"/>
    <w:rsid w:val="006809D4"/>
    <w:rsid w:val="00745732"/>
    <w:rsid w:val="007D26DD"/>
    <w:rsid w:val="008331B7"/>
    <w:rsid w:val="008561A8"/>
    <w:rsid w:val="00A337EE"/>
    <w:rsid w:val="00B27C1D"/>
    <w:rsid w:val="00B83194"/>
    <w:rsid w:val="00BB2AC6"/>
    <w:rsid w:val="00D1742C"/>
    <w:rsid w:val="00E442FE"/>
    <w:rsid w:val="00FE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84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26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132</Words>
  <Characters>757</Characters>
  <Application>Microsoft Office Outlook</Application>
  <DocSecurity>0</DocSecurity>
  <Lines>0</Lines>
  <Paragraphs>0</Paragraphs>
  <ScaleCrop>false</ScaleCrop>
  <Company>Harrisburg City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_______________________________________</dc:title>
  <dc:subject/>
  <dc:creator/>
  <cp:keywords/>
  <dc:description/>
  <cp:lastModifiedBy>cshatto</cp:lastModifiedBy>
  <cp:revision>2</cp:revision>
  <dcterms:created xsi:type="dcterms:W3CDTF">2010-01-25T16:32:00Z</dcterms:created>
  <dcterms:modified xsi:type="dcterms:W3CDTF">2010-01-25T16:32:00Z</dcterms:modified>
</cp:coreProperties>
</file>